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关于</w:t>
      </w:r>
      <w:r>
        <w:rPr>
          <w:rFonts w:ascii="方正小标宋简体" w:eastAsia="方正小标宋简体"/>
          <w:sz w:val="36"/>
          <w:szCs w:val="36"/>
        </w:rPr>
        <w:t>2020</w:t>
      </w:r>
      <w:r>
        <w:rPr>
          <w:rFonts w:hint="eastAsia" w:ascii="方正小标宋简体" w:eastAsia="方正小标宋简体"/>
          <w:sz w:val="36"/>
          <w:szCs w:val="36"/>
        </w:rPr>
        <w:t>年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下半年</w:t>
      </w:r>
      <w:r>
        <w:rPr>
          <w:rFonts w:hint="eastAsia" w:ascii="方正小标宋简体" w:eastAsia="方正小标宋简体"/>
          <w:sz w:val="36"/>
          <w:szCs w:val="36"/>
        </w:rPr>
        <w:t>含山县事业单位公开招聘</w:t>
      </w:r>
    </w:p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工作人员取消岗位的公告</w:t>
      </w:r>
    </w:p>
    <w:p>
      <w:pPr>
        <w:rPr>
          <w:sz w:val="30"/>
          <w:szCs w:val="30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</w:t>
      </w:r>
      <w:r>
        <w:rPr>
          <w:rFonts w:ascii="仿宋_GB2312" w:eastAsia="仿宋_GB2312"/>
          <w:sz w:val="32"/>
          <w:szCs w:val="32"/>
        </w:rPr>
        <w:t>2020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下半年</w:t>
      </w:r>
      <w:r>
        <w:rPr>
          <w:rFonts w:hint="eastAsia" w:ascii="仿宋_GB2312" w:eastAsia="仿宋_GB2312"/>
          <w:sz w:val="32"/>
          <w:szCs w:val="32"/>
        </w:rPr>
        <w:t>含山县事业单位公开招聘工作人员公告》规定和网上报名情况，经审核确认，下列招聘岗位因报名人数不足规定开考比例予以取消（见附件）。请报考取消岗位的人员于</w:t>
      </w:r>
      <w:r>
        <w:rPr>
          <w:rFonts w:ascii="仿宋_GB2312" w:eastAsia="仿宋_GB2312"/>
          <w:sz w:val="32"/>
          <w:szCs w:val="32"/>
        </w:rPr>
        <w:t>2020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日下午</w:t>
      </w:r>
      <w:r>
        <w:rPr>
          <w:rFonts w:ascii="仿宋_GB2312" w:eastAsia="仿宋_GB2312"/>
          <w:sz w:val="32"/>
          <w:szCs w:val="32"/>
        </w:rPr>
        <w:t>12:00-17:00</w:t>
      </w:r>
      <w:r>
        <w:rPr>
          <w:rFonts w:hint="eastAsia" w:ascii="仿宋_GB2312" w:eastAsia="仿宋_GB2312"/>
          <w:sz w:val="32"/>
          <w:szCs w:val="32"/>
        </w:rPr>
        <w:t>登录安徽省人事考试网进行改报。</w:t>
      </w:r>
      <w:bookmarkStart w:id="0" w:name="_GoBack"/>
      <w:bookmarkEnd w:id="0"/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特此公告。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2020</w:t>
      </w:r>
      <w:r>
        <w:rPr>
          <w:rFonts w:hint="eastAsia" w:ascii="仿宋_GB2312" w:eastAsia="仿宋_GB2312"/>
          <w:sz w:val="32"/>
          <w:szCs w:val="32"/>
        </w:rPr>
        <w:t>年度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下半年</w:t>
      </w:r>
      <w:r>
        <w:rPr>
          <w:rFonts w:hint="eastAsia" w:ascii="仿宋_GB2312" w:eastAsia="仿宋_GB2312"/>
          <w:sz w:val="32"/>
          <w:szCs w:val="32"/>
        </w:rPr>
        <w:t>含山县事业单位公开招聘计划取消表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3520" w:firstLineChars="11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含山县人力资源和社会保障局</w:t>
      </w:r>
    </w:p>
    <w:p>
      <w:pPr>
        <w:ind w:firstLine="4480" w:firstLineChars="14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</w:rPr>
      </w:pPr>
    </w:p>
    <w:p>
      <w:pPr>
        <w:rPr>
          <w:rFonts w:ascii="仿宋_GB2312" w:eastAsia="仿宋_GB2312"/>
        </w:rPr>
      </w:pPr>
    </w:p>
    <w:p>
      <w:pPr>
        <w:rPr>
          <w:rFonts w:ascii="仿宋_GB2312" w:eastAsia="仿宋_GB2312"/>
        </w:rPr>
      </w:pPr>
    </w:p>
    <w:p>
      <w:pPr>
        <w:rPr>
          <w:rFonts w:ascii="仿宋_GB2312" w:eastAsia="仿宋_GB2312"/>
        </w:rPr>
      </w:pPr>
    </w:p>
    <w:p>
      <w:pPr>
        <w:rPr>
          <w:rFonts w:ascii="仿宋_GB2312" w:eastAsia="仿宋_GB2312"/>
          <w:sz w:val="32"/>
          <w:szCs w:val="32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</w:p>
    <w:p>
      <w:pPr>
        <w:ind w:firstLine="160" w:firstLineChars="50"/>
        <w:jc w:val="center"/>
        <w:rPr>
          <w:rFonts w:hint="eastAsia" w:ascii="方正小标宋简体" w:eastAsia="方正小标宋简体"/>
          <w:sz w:val="32"/>
          <w:szCs w:val="32"/>
        </w:rPr>
      </w:pPr>
      <w:r>
        <w:rPr>
          <w:rFonts w:ascii="方正小标宋简体" w:eastAsia="方正小标宋简体"/>
          <w:sz w:val="32"/>
          <w:szCs w:val="32"/>
        </w:rPr>
        <w:t>2020</w:t>
      </w:r>
      <w:r>
        <w:rPr>
          <w:rFonts w:hint="eastAsia" w:ascii="方正小标宋简体" w:eastAsia="方正小标宋简体"/>
          <w:sz w:val="32"/>
          <w:szCs w:val="32"/>
        </w:rPr>
        <w:t>年度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下半年</w:t>
      </w:r>
      <w:r>
        <w:rPr>
          <w:rFonts w:hint="eastAsia" w:ascii="方正小标宋简体" w:eastAsia="方正小标宋简体"/>
          <w:sz w:val="32"/>
          <w:szCs w:val="32"/>
        </w:rPr>
        <w:t>含山县事业单位公开招聘计划取消表</w:t>
      </w:r>
    </w:p>
    <w:p>
      <w:pPr>
        <w:ind w:firstLine="160" w:firstLineChars="50"/>
        <w:jc w:val="center"/>
        <w:rPr>
          <w:rFonts w:hint="eastAsia" w:ascii="方正小标宋简体" w:eastAsia="方正小标宋简体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3071"/>
        <w:gridCol w:w="1395"/>
        <w:gridCol w:w="1699"/>
        <w:gridCol w:w="1602"/>
        <w:gridCol w:w="1564"/>
        <w:gridCol w:w="1910"/>
        <w:gridCol w:w="1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836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3071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招聘单位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岗位代码</w:t>
            </w:r>
          </w:p>
        </w:tc>
        <w:tc>
          <w:tcPr>
            <w:tcW w:w="1699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岗位名称</w:t>
            </w:r>
          </w:p>
        </w:tc>
        <w:tc>
          <w:tcPr>
            <w:tcW w:w="1602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招聘计划</w:t>
            </w:r>
          </w:p>
        </w:tc>
        <w:tc>
          <w:tcPr>
            <w:tcW w:w="1564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缴费人数</w:t>
            </w:r>
          </w:p>
        </w:tc>
        <w:tc>
          <w:tcPr>
            <w:tcW w:w="1910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取消计划数</w:t>
            </w:r>
          </w:p>
        </w:tc>
        <w:tc>
          <w:tcPr>
            <w:tcW w:w="1910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现保留开考</w:t>
            </w:r>
          </w:p>
          <w:p>
            <w:pPr>
              <w:spacing w:line="40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计划数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83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307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含山县农业综合行政执法大队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100700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699" w:type="dxa"/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60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156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91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191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</w:tr>
    </w:tbl>
    <w:p/>
    <w:sectPr>
      <w:pgSz w:w="16838" w:h="11906" w:orient="landscape"/>
      <w:pgMar w:top="1797" w:right="1440" w:bottom="1797" w:left="1440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5A10"/>
    <w:rsid w:val="00002F68"/>
    <w:rsid w:val="00034000"/>
    <w:rsid w:val="000433E7"/>
    <w:rsid w:val="000527D7"/>
    <w:rsid w:val="00077055"/>
    <w:rsid w:val="00077D96"/>
    <w:rsid w:val="00085C1C"/>
    <w:rsid w:val="000A3CE6"/>
    <w:rsid w:val="000A64AB"/>
    <w:rsid w:val="000B6C3F"/>
    <w:rsid w:val="000C13CC"/>
    <w:rsid w:val="000F5669"/>
    <w:rsid w:val="00112671"/>
    <w:rsid w:val="00126255"/>
    <w:rsid w:val="00131617"/>
    <w:rsid w:val="00143A4D"/>
    <w:rsid w:val="00147A2B"/>
    <w:rsid w:val="00156A1F"/>
    <w:rsid w:val="00173779"/>
    <w:rsid w:val="0018466D"/>
    <w:rsid w:val="002070E3"/>
    <w:rsid w:val="002130A6"/>
    <w:rsid w:val="00214677"/>
    <w:rsid w:val="0023354F"/>
    <w:rsid w:val="00245297"/>
    <w:rsid w:val="00246406"/>
    <w:rsid w:val="00253E87"/>
    <w:rsid w:val="00273AC8"/>
    <w:rsid w:val="00292F93"/>
    <w:rsid w:val="002B7CF7"/>
    <w:rsid w:val="002C39A0"/>
    <w:rsid w:val="002E6E2E"/>
    <w:rsid w:val="002F6F11"/>
    <w:rsid w:val="0031352D"/>
    <w:rsid w:val="00323139"/>
    <w:rsid w:val="00332F39"/>
    <w:rsid w:val="003362EF"/>
    <w:rsid w:val="00371B29"/>
    <w:rsid w:val="003C2375"/>
    <w:rsid w:val="003D00BB"/>
    <w:rsid w:val="003D0676"/>
    <w:rsid w:val="003E7512"/>
    <w:rsid w:val="004141CC"/>
    <w:rsid w:val="00436AE6"/>
    <w:rsid w:val="00472666"/>
    <w:rsid w:val="0049418B"/>
    <w:rsid w:val="004A4740"/>
    <w:rsid w:val="004E3D13"/>
    <w:rsid w:val="004F1026"/>
    <w:rsid w:val="00587CC3"/>
    <w:rsid w:val="0059027B"/>
    <w:rsid w:val="00594A90"/>
    <w:rsid w:val="005B176D"/>
    <w:rsid w:val="005B3D81"/>
    <w:rsid w:val="005B71EB"/>
    <w:rsid w:val="005C710D"/>
    <w:rsid w:val="005D2756"/>
    <w:rsid w:val="005D5123"/>
    <w:rsid w:val="005E26FB"/>
    <w:rsid w:val="00602F1D"/>
    <w:rsid w:val="00606D12"/>
    <w:rsid w:val="0065351C"/>
    <w:rsid w:val="0066038B"/>
    <w:rsid w:val="00684758"/>
    <w:rsid w:val="006A6897"/>
    <w:rsid w:val="006A798C"/>
    <w:rsid w:val="006C327E"/>
    <w:rsid w:val="006D5115"/>
    <w:rsid w:val="006E6F71"/>
    <w:rsid w:val="00702655"/>
    <w:rsid w:val="0070420B"/>
    <w:rsid w:val="00714960"/>
    <w:rsid w:val="00740200"/>
    <w:rsid w:val="0075093A"/>
    <w:rsid w:val="00755FA9"/>
    <w:rsid w:val="00771EB2"/>
    <w:rsid w:val="007A0179"/>
    <w:rsid w:val="007A5B27"/>
    <w:rsid w:val="007D2B98"/>
    <w:rsid w:val="007E060C"/>
    <w:rsid w:val="008354D5"/>
    <w:rsid w:val="0083570D"/>
    <w:rsid w:val="008376BD"/>
    <w:rsid w:val="00883F8B"/>
    <w:rsid w:val="008C140B"/>
    <w:rsid w:val="008E10A6"/>
    <w:rsid w:val="008F7D7B"/>
    <w:rsid w:val="00907B8C"/>
    <w:rsid w:val="00924876"/>
    <w:rsid w:val="00942899"/>
    <w:rsid w:val="00984469"/>
    <w:rsid w:val="009B5C9E"/>
    <w:rsid w:val="009D5E23"/>
    <w:rsid w:val="009D67BB"/>
    <w:rsid w:val="009F718C"/>
    <w:rsid w:val="00A13FD5"/>
    <w:rsid w:val="00A17FA7"/>
    <w:rsid w:val="00A4692A"/>
    <w:rsid w:val="00A864CD"/>
    <w:rsid w:val="00AC5A10"/>
    <w:rsid w:val="00AD1C2C"/>
    <w:rsid w:val="00AD7AE4"/>
    <w:rsid w:val="00AE2E11"/>
    <w:rsid w:val="00AF57E8"/>
    <w:rsid w:val="00AF7184"/>
    <w:rsid w:val="00B21DC0"/>
    <w:rsid w:val="00B34441"/>
    <w:rsid w:val="00B51344"/>
    <w:rsid w:val="00BE1A10"/>
    <w:rsid w:val="00C25A69"/>
    <w:rsid w:val="00C36B82"/>
    <w:rsid w:val="00C45639"/>
    <w:rsid w:val="00C7058E"/>
    <w:rsid w:val="00C81B8C"/>
    <w:rsid w:val="00C8288F"/>
    <w:rsid w:val="00C875D6"/>
    <w:rsid w:val="00CB46D9"/>
    <w:rsid w:val="00CD43F2"/>
    <w:rsid w:val="00CE0BBA"/>
    <w:rsid w:val="00CF0434"/>
    <w:rsid w:val="00D13216"/>
    <w:rsid w:val="00D22F03"/>
    <w:rsid w:val="00D7500C"/>
    <w:rsid w:val="00D814F9"/>
    <w:rsid w:val="00D9523E"/>
    <w:rsid w:val="00DB5BCB"/>
    <w:rsid w:val="00DF08CB"/>
    <w:rsid w:val="00DF1B95"/>
    <w:rsid w:val="00E04EB4"/>
    <w:rsid w:val="00E32513"/>
    <w:rsid w:val="00E45ACE"/>
    <w:rsid w:val="00E8194B"/>
    <w:rsid w:val="00E90880"/>
    <w:rsid w:val="00E936C2"/>
    <w:rsid w:val="00EB07AF"/>
    <w:rsid w:val="00EB3F0D"/>
    <w:rsid w:val="00EB5CB6"/>
    <w:rsid w:val="00EC3D43"/>
    <w:rsid w:val="00ED1453"/>
    <w:rsid w:val="00ED4EA1"/>
    <w:rsid w:val="00EF0155"/>
    <w:rsid w:val="00F269C6"/>
    <w:rsid w:val="00F36468"/>
    <w:rsid w:val="00F45EC0"/>
    <w:rsid w:val="00F70989"/>
    <w:rsid w:val="00F94131"/>
    <w:rsid w:val="00FC6331"/>
    <w:rsid w:val="00FF4C47"/>
    <w:rsid w:val="00FF54D5"/>
    <w:rsid w:val="0454693C"/>
    <w:rsid w:val="0AA4549D"/>
    <w:rsid w:val="0DC42E7D"/>
    <w:rsid w:val="0DCD7BFA"/>
    <w:rsid w:val="1664352A"/>
    <w:rsid w:val="16AE22A6"/>
    <w:rsid w:val="1CAF67A9"/>
    <w:rsid w:val="221E093B"/>
    <w:rsid w:val="270F76CF"/>
    <w:rsid w:val="277D6FE3"/>
    <w:rsid w:val="284800B4"/>
    <w:rsid w:val="2ACA5003"/>
    <w:rsid w:val="2FA66ED8"/>
    <w:rsid w:val="30062271"/>
    <w:rsid w:val="334C3377"/>
    <w:rsid w:val="33712720"/>
    <w:rsid w:val="35412926"/>
    <w:rsid w:val="35C1114B"/>
    <w:rsid w:val="381C214E"/>
    <w:rsid w:val="3F8C46EA"/>
    <w:rsid w:val="469E3506"/>
    <w:rsid w:val="477972AC"/>
    <w:rsid w:val="48EA2A32"/>
    <w:rsid w:val="494D0E21"/>
    <w:rsid w:val="49934924"/>
    <w:rsid w:val="4C0C15E5"/>
    <w:rsid w:val="51BE2CAE"/>
    <w:rsid w:val="51D45FB6"/>
    <w:rsid w:val="52D341A8"/>
    <w:rsid w:val="581673A0"/>
    <w:rsid w:val="5AE43099"/>
    <w:rsid w:val="68243636"/>
    <w:rsid w:val="68A02BF7"/>
    <w:rsid w:val="6CB35D82"/>
    <w:rsid w:val="704150F8"/>
    <w:rsid w:val="71AD4543"/>
    <w:rsid w:val="747245B1"/>
    <w:rsid w:val="75AD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Header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Footer Char"/>
    <w:basedOn w:val="6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3</Pages>
  <Words>86</Words>
  <Characters>491</Characters>
  <Lines>0</Lines>
  <Paragraphs>0</Paragraphs>
  <TotalTime>6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2020-06-28T01:18:00Z</dcterms:created>
  <dc:creator>崔爱民</dc:creator>
  <cp:lastModifiedBy>露</cp:lastModifiedBy>
  <cp:lastPrinted>2020-11-26T07:49:02Z</cp:lastPrinted>
  <dcterms:modified xsi:type="dcterms:W3CDTF">2020-11-26T07:49:14Z</dcterms:modified>
  <dc:title>关于马鞍山市事业单位公开招聘工作人员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